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0C15A9">
        <w:t xml:space="preserve">Light Over Port </w:t>
      </w:r>
      <w:proofErr w:type="spellStart"/>
      <w:r w:rsidR="000C15A9">
        <w:t>Amstead</w:t>
      </w:r>
      <w:proofErr w:type="spellEnd"/>
      <w:r>
        <w:br/>
      </w:r>
      <w:r>
        <w:br/>
      </w:r>
      <w:r>
        <w:rPr>
          <w:u w:val="single"/>
        </w:rPr>
        <w:t>Genre</w:t>
      </w:r>
      <w:r>
        <w:t xml:space="preserve">: </w:t>
      </w:r>
      <w:r w:rsidR="00C27502">
        <w:t>Romance</w:t>
      </w:r>
      <w:r>
        <w:br/>
      </w:r>
      <w:r>
        <w:br/>
      </w:r>
      <w:r>
        <w:rPr>
          <w:u w:val="single"/>
        </w:rPr>
        <w:t>Setting</w:t>
      </w:r>
      <w:r>
        <w:t>:</w:t>
      </w:r>
      <w:r w:rsidR="00C27502">
        <w:t xml:space="preserve">  Sparsely populated Alaskan island in modern times</w:t>
      </w:r>
      <w:r>
        <w:br/>
      </w:r>
    </w:p>
    <w:p w:rsidR="00D07BDC" w:rsidRDefault="00D07BDC" w:rsidP="00D07BDC">
      <w:r>
        <w:rPr>
          <w:u w:val="single"/>
        </w:rPr>
        <w:t>Plot Summary</w:t>
      </w:r>
      <w:proofErr w:type="gramStart"/>
      <w:r>
        <w:t>:</w:t>
      </w:r>
      <w:proofErr w:type="gramEnd"/>
      <w:r>
        <w:br/>
      </w:r>
      <w:r w:rsidR="000C15A9">
        <w:t xml:space="preserve">When a burned-out writer takes refuge in the tiny island community of Port </w:t>
      </w:r>
      <w:proofErr w:type="spellStart"/>
      <w:r w:rsidR="000C15A9">
        <w:t>Amstead</w:t>
      </w:r>
      <w:proofErr w:type="spellEnd"/>
      <w:r w:rsidR="000C15A9">
        <w:t>, he expected to spend a few weeks in complete relaxatio</w:t>
      </w:r>
      <w:r w:rsidR="00173FDB">
        <w:t>n as he rediscovered his talent for his craft.  However, a spunky local librarian threatens that serenity when she proves to be bold enough to move him.  Things get complicated when a jealous local decides that he is in charge of who wins the heart of Laila Crawford.</w:t>
      </w:r>
      <w:r>
        <w:rPr>
          <w:u w:val="single"/>
        </w:rPr>
        <w:br/>
      </w:r>
      <w:r>
        <w:rPr>
          <w:u w:val="single"/>
        </w:rPr>
        <w:br/>
        <w:t>Characters</w:t>
      </w:r>
      <w:proofErr w:type="gramStart"/>
      <w:r>
        <w:t>:</w:t>
      </w:r>
      <w:proofErr w:type="gramEnd"/>
      <w:r>
        <w:br/>
      </w:r>
      <w:r w:rsidR="00C27502">
        <w:rPr>
          <w:i/>
        </w:rPr>
        <w:t>Laila Crawford</w:t>
      </w:r>
      <w:r w:rsidR="00C27502">
        <w:t xml:space="preserve"> – Pretty girl in her mid-20s who works as the librarian for the only official settlement on the island.  Laila was born and raised on the island; it is the only life that she knows.  Though she is very proud of her upbringing, Laila is restless.  She longs for something more than the day-to-day.  She can be incredibly stubborn, like most people in the town.  She can also be quite naïve when it comes to offering her trust to other people.  </w:t>
      </w:r>
      <w:r w:rsidR="00C27502">
        <w:br/>
      </w:r>
      <w:r w:rsidR="00C27502">
        <w:br/>
      </w:r>
      <w:r w:rsidR="00C27502">
        <w:rPr>
          <w:i/>
        </w:rPr>
        <w:t>Joel Grant</w:t>
      </w:r>
      <w:r w:rsidR="00C27502">
        <w:t xml:space="preserve"> – Joel Grant is probably the most famous person to ever visit the island.  Joel was raised in Alexandria, Virginia and has enjoyed a successful career as a fiction writer.  He seeks refuge in the tiny Alaskan community and meets Laila while he is staying there.  Joel is very open to ideas, but can also be seen as conceited.  He is very educated, mostly self-taught; he does not see why everyone in the modern age does not educate themselves.  Joel has a difficult time settling into the rooted and very superstitious island town.</w:t>
      </w:r>
      <w:r w:rsidR="00C27502">
        <w:br/>
      </w:r>
      <w:r w:rsidR="00C27502">
        <w:br/>
      </w:r>
      <w:r w:rsidR="00C27502">
        <w:rPr>
          <w:i/>
        </w:rPr>
        <w:t>Waylon Jenson</w:t>
      </w:r>
      <w:r w:rsidR="00C27502">
        <w:t xml:space="preserve"> – Waylon is a man in his mid-thirties who lives about an hour outside of town.  He travels into town frequently to visit Laila at the library and has taken a serious liking to her.  Though Waylon likes Laila enough, he does not stay in town very long after visiting her.  The townspeople accept his privacy and consider him a good man.  Waylon is very secretive and can make someone feel like they are being interrogated when he is questioning them.  His eyes never change; they keep their intense look.</w:t>
      </w:r>
      <w:r>
        <w:br/>
      </w:r>
      <w:r>
        <w:br/>
      </w:r>
      <w:r>
        <w:rPr>
          <w:u w:val="single"/>
        </w:rPr>
        <w:t>Exposition</w:t>
      </w:r>
      <w:proofErr w:type="gramStart"/>
      <w:r>
        <w:t>:</w:t>
      </w:r>
      <w:proofErr w:type="gramEnd"/>
      <w:r>
        <w:br/>
      </w:r>
      <w:r w:rsidR="00C27502">
        <w:t xml:space="preserve">The story begins with Joel Grant loading his luggage onto a </w:t>
      </w:r>
      <w:r w:rsidR="0008504E">
        <w:t xml:space="preserve">ferry that will take him to the small town of Port </w:t>
      </w:r>
      <w:proofErr w:type="spellStart"/>
      <w:r w:rsidR="0008504E">
        <w:t>Amstead</w:t>
      </w:r>
      <w:proofErr w:type="spellEnd"/>
      <w:r w:rsidR="0008504E">
        <w:t xml:space="preserve"> in the Kodiak Islands.  Grant is a very famous writer who, just two years before, began selling movie rights to his books to various studios in Hollywood.  After doing this, he realized that he was writing books with the thought of turning them into movies instead of using his original passion of writing.  After talking to his travel agent, they discovered Port </w:t>
      </w:r>
      <w:proofErr w:type="spellStart"/>
      <w:r w:rsidR="0008504E">
        <w:t>Amstead</w:t>
      </w:r>
      <w:proofErr w:type="spellEnd"/>
      <w:r w:rsidR="0008504E">
        <w:t>.  Joel feels as if this would be the perfect place to rediscover himself as a writer.</w:t>
      </w:r>
      <w:r w:rsidR="0008504E">
        <w:br/>
      </w:r>
      <w:r w:rsidR="0008504E">
        <w:t>After settling into a cabin that he is renting by the harbor, Joel spends</w:t>
      </w:r>
      <w:r w:rsidR="0008504E">
        <w:t xml:space="preserve"> a few days living a relatively normal life.  The town is very small and everyone recognizes that he is a visitor straight away.  In the </w:t>
      </w:r>
      <w:r w:rsidR="0008504E">
        <w:lastRenderedPageBreak/>
        <w:t>café, the waitress asks many questions.  People stop him in the street to greet him.  The mayor even joins him for lunch.   They are fascinated by any bit of news from the outside world since luxuries such as cable and regular Internet access are not offered to them.</w:t>
      </w:r>
      <w:r w:rsidR="0008504E">
        <w:br/>
        <w:t xml:space="preserve">A few days after arriving in Port </w:t>
      </w:r>
      <w:proofErr w:type="spellStart"/>
      <w:r w:rsidR="0008504E">
        <w:t>Amstead</w:t>
      </w:r>
      <w:proofErr w:type="spellEnd"/>
      <w:r w:rsidR="0008504E">
        <w:t>, Joel goes to the library in order to use their Internet connection to email his editor.  It is there that he meets Laila.  She warns him that the connection can never be guaranteed and that it is better for him to write the email, save it on a flash drive, and then send it when he gets there.  Joel notes it.  Laila tries to strike up a conversation with Joel, but he is focused on his email.  Laila disappears into the bookshelves and comes back with the second book that Joel had written, before he began selling to Hollywood.  She asked him if he has anything that good for her to read, that she has been craving that type of writing from him for a long while.  Joel says that he is working on it and leaves.</w:t>
      </w:r>
    </w:p>
    <w:p w:rsidR="00D07BDC" w:rsidRPr="000D7101" w:rsidRDefault="00D07BDC" w:rsidP="00D07BDC">
      <w:r>
        <w:rPr>
          <w:u w:val="single"/>
        </w:rPr>
        <w:t>Raising Action</w:t>
      </w:r>
      <w:proofErr w:type="gramStart"/>
      <w:r>
        <w:t>:</w:t>
      </w:r>
      <w:proofErr w:type="gramEnd"/>
      <w:r>
        <w:br/>
      </w:r>
      <w:r w:rsidR="0008504E">
        <w:t xml:space="preserve">Over the next week or two, Laila and Joel see each other several times as he uses the Internet connection at the library.  Joel finally begins talking to her and finds out that Laila does not care about </w:t>
      </w:r>
      <w:r w:rsidR="004D0419">
        <w:t xml:space="preserve">his money or his travels, just the fact that he makes a living doing what he wants to do instead of what he needs to do.  “Or, at least you used to,” she says.  Joel begins to get irritated at her because she seems to say the things with which he is internally struggling.  </w:t>
      </w:r>
      <w:proofErr w:type="gramStart"/>
      <w:r w:rsidR="004D0419">
        <w:t>Just as Joel begins to raise his voice at her, the bell rings at the door.</w:t>
      </w:r>
      <w:proofErr w:type="gramEnd"/>
      <w:r w:rsidR="004D0419">
        <w:t xml:space="preserve">  Waylon Jenson walks in to return a book that he had borrowed two days before.  Laila and Waylon talk and Joel realizes that they meet several times a week.  Laila suggests a new book, which Waylon accepts.  As Waylon walks out of the library, he shakes Joel’s hand, but his eyes are furious.</w:t>
      </w:r>
      <w:r w:rsidR="004D0419">
        <w:br/>
        <w:t>Joel asks Laila about Waylon but she dismisses it.  Instead, she tells him that everyone in town is expecting Joel to appear at that night’s community dance.  Laila explains that it is a monthly tradition that goes back to the early 1900s when the town was founded.  It is supposed to keep the community strong.  She says that people like Waylon are always excused, but that no one would forgive Joel for not coming.</w:t>
      </w:r>
      <w:r w:rsidR="004D0419">
        <w:br/>
        <w:t>Joel goes to the dance and sees Laila dressed up quite nicely.  The band is live and playing a variety of music, whatever is requested by the townspeople.  Laila introduces Joel to various townspeople, dragging him by the arm.  When everyone goes back to their own activities, Laila confesses to Joel that the festival is usually unbearable.  A different face made it worth it for her.  After a while, confesses that he sees why the festive is so awful to her.  Laila gets excited and tells him that she has something to show him.</w:t>
      </w:r>
      <w:r w:rsidR="004D0419">
        <w:br/>
        <w:t xml:space="preserve">Laila takes him to her house behind the library where she keeps her four-wheeler.  Joel does not trust the machine, but Laila makes him come with her.  She takes them through the wilderness until </w:t>
      </w:r>
      <w:r w:rsidR="00F1015E">
        <w:t>the trees break away at a cliff.  There before them is an abandoned lighthouse.  A very worried Joel is taken by an excited Laila who breaks through the panels and goes to the top of the tower.  She shows him the Northern Lights and comments about the life of the ocean below.  They end up kissing.</w:t>
      </w:r>
      <w:r>
        <w:br/>
      </w:r>
      <w:r>
        <w:br/>
      </w:r>
      <w:r>
        <w:rPr>
          <w:u w:val="single"/>
        </w:rPr>
        <w:t>Climax</w:t>
      </w:r>
      <w:r>
        <w:br/>
      </w:r>
      <w:r w:rsidR="00F1015E">
        <w:t xml:space="preserve">Laila and Joel do not keep their new relationship to themselves.  Waylon stops coming to the library.  The waitress from the diner in the street warns her that Joel is an </w:t>
      </w:r>
      <w:proofErr w:type="gramStart"/>
      <w:r w:rsidR="00F1015E">
        <w:t>outsider, that</w:t>
      </w:r>
      <w:proofErr w:type="gramEnd"/>
      <w:r w:rsidR="00F1015E">
        <w:t xml:space="preserve"> he will not stay on the </w:t>
      </w:r>
      <w:r w:rsidR="00F1015E">
        <w:lastRenderedPageBreak/>
        <w:t>island.  She tells Laila that Joel will break her heart like Laila’s father broke her deceased mother’s heart.  The entire town vowed to look after Laila after her only remaining family member died and they are uneasy with her new relationship.</w:t>
      </w:r>
      <w:r w:rsidR="00F1015E">
        <w:br/>
        <w:t>Joel’s “muse” returns fully as he is losing sleep in his excitement to write.  He shares this with Laila, who seems distracted.  She tells him that the townspeople are worried about her and asked him if he ever intends on remaining with her.  When he cannot answer, Laila angrily leaves.</w:t>
      </w:r>
      <w:r w:rsidR="00F1015E">
        <w:br/>
        <w:t xml:space="preserve">Later that night, Joel thinks it over and decides to try to talk it out with Laila.  However, when he goes to her house, the door is wide open.  Upon investigating, he determines that someone has taken her.  </w:t>
      </w:r>
      <w:r w:rsidR="000C15A9">
        <w:t>The only person that comes to his mind is Waylon, but he has no idea where he lives.  Joel goes into town and tells the sheriff that he believes that Waylon has kidnapped Laila.  The sheriff groggily puts on his coat and says that he will take Joel to Waylon’s to sort this all out.  When the sheriff gets to Waylon’s house, he knocks on the door.  The door opens.  Before the sheriff can explain fully why he is there, he is shot dead by Waylon.  Joel screams from the car.  Waylon drags Laila from the house and into his truck. Joel jumps into the driver’s seat and follows.  Waylon takes a turn down a dirt road and Joel’s car struggles to keep up.  From inside of Waylon’s truck, Laila kicks Waylon across the face, which causes him the crash.  Not injured from the accident, Waylon drags Laila out of the car and starts to escape on foot.</w:t>
      </w:r>
      <w:r w:rsidR="000C15A9">
        <w:br/>
        <w:t xml:space="preserve">Joel arrives at the accident scene and only sees the truck.  When it finds it empty, he lost at what to do until he hears Laila’s scream.  Joel rushes after her.  When he breaks from the bushes, he finds that they are at the lighthouse.  Joel pursues them up the stairs and to the top.  Joel slowly picks his way through the dry-rotted boards and debris.  Waylon comes from the shadows and strikes Joel across the face.  Joel falls and the two begin to fight.  At some point, Waylon is pushed backwards </w:t>
      </w:r>
      <w:proofErr w:type="gramStart"/>
      <w:r w:rsidR="000C15A9">
        <w:t>and  part</w:t>
      </w:r>
      <w:proofErr w:type="gramEnd"/>
      <w:r w:rsidR="000C15A9">
        <w:t xml:space="preserve"> of the platform gives away, sending him onto the rocks below.</w:t>
      </w:r>
      <w:r>
        <w:br/>
      </w:r>
      <w:r>
        <w:br/>
      </w:r>
      <w:r>
        <w:rPr>
          <w:u w:val="single"/>
        </w:rPr>
        <w:t>Falling Action</w:t>
      </w:r>
      <w:proofErr w:type="gramStart"/>
      <w:r>
        <w:t>:</w:t>
      </w:r>
      <w:proofErr w:type="gramEnd"/>
      <w:r>
        <w:br/>
      </w:r>
      <w:r w:rsidR="000C15A9">
        <w:t>After the sheriff’s funeral, the waitress hugs Joel and thanks him for saving Laila.  Later, Laila asks Joel if she will ever see him again.  He says that he needs to meet with a real estate agent on the mainland to finalize his purchase of a proper</w:t>
      </w:r>
      <w:r w:rsidR="006872DD">
        <w:t>t</w:t>
      </w:r>
      <w:r w:rsidR="000C15A9">
        <w:t xml:space="preserve">y in Port </w:t>
      </w:r>
      <w:proofErr w:type="spellStart"/>
      <w:r w:rsidR="000C15A9">
        <w:t>Amstead</w:t>
      </w:r>
      <w:proofErr w:type="spellEnd"/>
      <w:r w:rsidR="000C15A9">
        <w:t xml:space="preserve">.  He then tells her that he cannot wait to take her to New York City on his next business trip.  Laila hooks her arm in his and the town head toward his cabin. </w:t>
      </w:r>
      <w:r>
        <w:br/>
      </w:r>
    </w:p>
    <w:p w:rsidR="00D07BDC" w:rsidRDefault="00D07BDC" w:rsidP="00D07BDC">
      <w:bookmarkStart w:id="0" w:name="_GoBack"/>
      <w:bookmarkEnd w:id="0"/>
    </w:p>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502"/>
    <w:rsid w:val="0008504E"/>
    <w:rsid w:val="000C15A9"/>
    <w:rsid w:val="00173FDB"/>
    <w:rsid w:val="004D0419"/>
    <w:rsid w:val="006872DD"/>
    <w:rsid w:val="00C27502"/>
    <w:rsid w:val="00D07BDC"/>
    <w:rsid w:val="00EC0E0C"/>
    <w:rsid w:val="00F10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plottemplate</Template>
  <TotalTime>106</TotalTime>
  <Pages>3</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2</cp:revision>
  <dcterms:created xsi:type="dcterms:W3CDTF">2014-02-27T00:56:00Z</dcterms:created>
  <dcterms:modified xsi:type="dcterms:W3CDTF">2014-02-27T02:42:00Z</dcterms:modified>
</cp:coreProperties>
</file>